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6A33A5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A33A5" w:rsidRPr="006A33A5" w:rsidRDefault="006A33A5" w:rsidP="006A33A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A33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:ΣΟΔΕ-2</w:t>
            </w:r>
          </w:p>
          <w:p w:rsidR="008D329F" w:rsidRPr="008D329F" w:rsidRDefault="00881378" w:rsidP="00975E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  <w:proofErr w:type="spellStart"/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Toner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Laser</w:t>
            </w:r>
            <w:proofErr w:type="spellEnd"/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Εκτυπωτή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Μαύρο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975E01" w:rsidRPr="00975E0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8.500</w:t>
            </w:r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Σελίδων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B1F84" w:rsidRPr="00FB1F84" w:rsidRDefault="00FB1F84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Χρώμα: Μαύρο</w:t>
            </w:r>
          </w:p>
          <w:p w:rsidR="008D329F" w:rsidRPr="00FB1F84" w:rsidRDefault="008D329F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B1F84" w:rsidRPr="001A11D8" w:rsidRDefault="00FB1F84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Είδος:</w:t>
            </w:r>
            <w:r w:rsidR="00180A0E">
              <w:t xml:space="preserve"> </w:t>
            </w:r>
            <w:r w:rsidR="001A11D8">
              <w:rPr>
                <w:rFonts w:ascii="Tahoma" w:hAnsi="Tahoma" w:cs="Tahoma"/>
                <w:sz w:val="18"/>
                <w:szCs w:val="18"/>
                <w:lang w:val="en-US" w:eastAsia="el-GR"/>
              </w:rPr>
              <w:t>Toner</w:t>
            </w:r>
          </w:p>
          <w:p w:rsidR="008D329F" w:rsidRPr="00FB1F84" w:rsidRDefault="008D329F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B1F84" w:rsidRPr="00FB1F84" w:rsidRDefault="00FB1F84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Μέγιστος αριθμός εκτύπωσης:</w:t>
            </w:r>
          </w:p>
          <w:p w:rsidR="00FB1F84" w:rsidRPr="00FB1F84" w:rsidRDefault="00975E01" w:rsidP="00FB1F84">
            <w:pPr>
              <w:suppressAutoHyphens w:val="0"/>
              <w:spacing w:after="0"/>
              <w:ind w:left="72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8.500</w:t>
            </w:r>
            <w:r w:rsidR="00FB1F84"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Σελίδες</w:t>
            </w:r>
          </w:p>
          <w:p w:rsidR="008D329F" w:rsidRPr="00FB1F84" w:rsidRDefault="008D329F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21F09" w:rsidRDefault="00FB1F84" w:rsidP="00621F0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FB1F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</w:t>
            </w:r>
            <w:r w:rsidR="00621F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106</w:t>
            </w:r>
            <w:r w:rsidR="00621F09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R03622 HC BLACK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8070C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8070C" w:rsidRPr="008D329F" w:rsidRDefault="0008070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8070C" w:rsidRPr="00FB1F84" w:rsidRDefault="0008070C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Γνήσιο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8070C" w:rsidRPr="008D329F" w:rsidRDefault="0008070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8070C" w:rsidRPr="008D329F" w:rsidRDefault="0008070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8070C" w:rsidRPr="008D329F" w:rsidRDefault="0008070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08070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DC25DA" w:rsidRDefault="00DC25D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44C9C" w:rsidRPr="00044C9C" w:rsidTr="004948A2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25798" w:rsidRPr="00725798" w:rsidRDefault="00725798" w:rsidP="0072579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2579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:ΣΟΔΕ-3</w:t>
            </w:r>
          </w:p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  <w:proofErr w:type="spellStart"/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Drum</w:t>
            </w:r>
            <w:proofErr w:type="spellEnd"/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Laser</w:t>
            </w:r>
            <w:proofErr w:type="spellEnd"/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Εκτυπωτή, Μαύρο, 30.000 Σελίδων</w:t>
            </w:r>
          </w:p>
        </w:tc>
      </w:tr>
      <w:tr w:rsidR="00044C9C" w:rsidRPr="00044C9C" w:rsidTr="004948A2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044C9C" w:rsidRPr="00044C9C" w:rsidTr="004948A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044C9C" w:rsidRPr="00044C9C" w:rsidTr="004948A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044C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044C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044C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044C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44C9C" w:rsidRPr="00044C9C" w:rsidTr="004948A2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hAnsi="Tahoma" w:cs="Tahoma"/>
                <w:sz w:val="18"/>
                <w:szCs w:val="18"/>
                <w:lang w:val="el-GR" w:eastAsia="el-GR"/>
              </w:rPr>
              <w:t>Χρώμα: Μαύρο</w:t>
            </w:r>
          </w:p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44C9C" w:rsidRPr="00044C9C" w:rsidTr="004948A2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hAnsi="Tahoma" w:cs="Tahoma"/>
                <w:sz w:val="18"/>
                <w:szCs w:val="18"/>
                <w:lang w:val="el-GR" w:eastAsia="el-GR"/>
              </w:rPr>
              <w:t>Είδος:</w:t>
            </w:r>
            <w:r w:rsidRPr="00044C9C">
              <w:t xml:space="preserve"> </w:t>
            </w:r>
            <w:proofErr w:type="spellStart"/>
            <w:r w:rsidRPr="00044C9C">
              <w:rPr>
                <w:rFonts w:ascii="Tahoma" w:hAnsi="Tahoma" w:cs="Tahoma"/>
                <w:sz w:val="18"/>
                <w:szCs w:val="18"/>
                <w:lang w:val="el-GR" w:eastAsia="el-GR"/>
              </w:rPr>
              <w:t>Drum</w:t>
            </w:r>
            <w:proofErr w:type="spellEnd"/>
          </w:p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44C9C" w:rsidRPr="00044C9C" w:rsidTr="004948A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hAnsi="Tahoma" w:cs="Tahoma"/>
                <w:sz w:val="18"/>
                <w:szCs w:val="18"/>
                <w:lang w:val="el-GR" w:eastAsia="el-GR"/>
              </w:rPr>
              <w:t>Μέγιστος αριθμός εκτύπωσης:</w:t>
            </w:r>
          </w:p>
          <w:p w:rsidR="00044C9C" w:rsidRPr="00044C9C" w:rsidRDefault="00044C9C" w:rsidP="00044C9C">
            <w:pPr>
              <w:suppressAutoHyphens w:val="0"/>
              <w:spacing w:after="0"/>
              <w:ind w:left="72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hAnsi="Tahoma" w:cs="Tahoma"/>
                <w:sz w:val="18"/>
                <w:szCs w:val="18"/>
                <w:lang w:val="en-US" w:eastAsia="el-GR"/>
              </w:rPr>
              <w:t>30.000</w:t>
            </w:r>
            <w:r w:rsidRPr="00044C9C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Σελίδες</w:t>
            </w:r>
          </w:p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44C9C" w:rsidRPr="00044C9C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101R00555 </w:t>
            </w:r>
            <w:proofErr w:type="spellStart"/>
            <w:r w:rsidRPr="00044C9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Black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44C9C" w:rsidRPr="00044C9C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Γνήσιο: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44C9C" w:rsidRPr="00044C9C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44C9C" w:rsidRPr="00044C9C" w:rsidRDefault="00044C9C" w:rsidP="00044C9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44C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44C9C"/>
    <w:rsid w:val="00066F06"/>
    <w:rsid w:val="0008070C"/>
    <w:rsid w:val="000E333F"/>
    <w:rsid w:val="00115F5C"/>
    <w:rsid w:val="00180A0E"/>
    <w:rsid w:val="001A11D8"/>
    <w:rsid w:val="0024151E"/>
    <w:rsid w:val="002C5B52"/>
    <w:rsid w:val="003B6039"/>
    <w:rsid w:val="004076A6"/>
    <w:rsid w:val="004467A9"/>
    <w:rsid w:val="00621F09"/>
    <w:rsid w:val="006A33A5"/>
    <w:rsid w:val="00725798"/>
    <w:rsid w:val="007C3968"/>
    <w:rsid w:val="00881378"/>
    <w:rsid w:val="008D329F"/>
    <w:rsid w:val="00975E01"/>
    <w:rsid w:val="009A6F68"/>
    <w:rsid w:val="00D43DFD"/>
    <w:rsid w:val="00DC25DA"/>
    <w:rsid w:val="00F14BB0"/>
    <w:rsid w:val="00F55C8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CC2B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5E284E66</Template>
  <TotalTime>1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5</cp:revision>
  <dcterms:created xsi:type="dcterms:W3CDTF">2025-11-21T12:35:00Z</dcterms:created>
  <dcterms:modified xsi:type="dcterms:W3CDTF">2025-11-21T12:36:00Z</dcterms:modified>
</cp:coreProperties>
</file>